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A486D" w14:textId="77777777" w:rsidR="00FA47B5" w:rsidRDefault="00FA47B5" w:rsidP="00FA47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CLERK</w:t>
      </w:r>
      <w:r>
        <w:rPr>
          <w:rFonts w:ascii="Times New Roman" w:hAnsi="Times New Roman" w:cs="Times New Roman"/>
        </w:rPr>
        <w:t xml:space="preserve">      (fl.1483)</w:t>
      </w:r>
    </w:p>
    <w:p w14:paraId="190924B7" w14:textId="77777777" w:rsidR="00FA47B5" w:rsidRDefault="00FA47B5" w:rsidP="00FA47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Witherley</w:t>
      </w:r>
      <w:proofErr w:type="spellEnd"/>
      <w:r>
        <w:rPr>
          <w:rFonts w:ascii="Times New Roman" w:hAnsi="Times New Roman" w:cs="Times New Roman"/>
        </w:rPr>
        <w:t>, Leicestershire. Husbandman.</w:t>
      </w:r>
    </w:p>
    <w:p w14:paraId="0ED22CEB" w14:textId="77777777" w:rsidR="00FA47B5" w:rsidRDefault="00FA47B5" w:rsidP="00FA47B5">
      <w:pPr>
        <w:rPr>
          <w:rFonts w:ascii="Times New Roman" w:hAnsi="Times New Roman" w:cs="Times New Roman"/>
        </w:rPr>
      </w:pPr>
    </w:p>
    <w:p w14:paraId="3011DBD5" w14:textId="77777777" w:rsidR="00FA47B5" w:rsidRDefault="00FA47B5" w:rsidP="00FA47B5">
      <w:pPr>
        <w:rPr>
          <w:rFonts w:ascii="Times New Roman" w:hAnsi="Times New Roman" w:cs="Times New Roman"/>
        </w:rPr>
      </w:pPr>
    </w:p>
    <w:p w14:paraId="382B5784" w14:textId="77777777" w:rsidR="00FA47B5" w:rsidRDefault="00FA47B5" w:rsidP="00FA47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Cokesey</w:t>
      </w:r>
      <w:proofErr w:type="spellEnd"/>
      <w:r>
        <w:rPr>
          <w:rFonts w:ascii="Times New Roman" w:hAnsi="Times New Roman" w:cs="Times New Roman"/>
        </w:rPr>
        <w:t>, Sheriff of Warwickshire and Leicestershire(q.v.),</w:t>
      </w:r>
    </w:p>
    <w:p w14:paraId="71C93453" w14:textId="77777777" w:rsidR="00FA47B5" w:rsidRDefault="00FA47B5" w:rsidP="00FA47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brought a plaint of debt against him, Hugh Smyth of Atterton(q.v.), Robert </w:t>
      </w:r>
    </w:p>
    <w:p w14:paraId="4EE93808" w14:textId="77777777" w:rsidR="00FA47B5" w:rsidRDefault="00FA47B5" w:rsidP="00FA47B5">
      <w:pPr>
        <w:ind w:left="720" w:firstLine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Batelyng</w:t>
      </w:r>
      <w:proofErr w:type="spellEnd"/>
      <w:r>
        <w:rPr>
          <w:rFonts w:ascii="Times New Roman" w:hAnsi="Times New Roman" w:cs="Times New Roman"/>
        </w:rPr>
        <w:t xml:space="preserve"> of Atterton(q.v.), Robert </w:t>
      </w:r>
      <w:proofErr w:type="spellStart"/>
      <w:r>
        <w:rPr>
          <w:rFonts w:ascii="Times New Roman" w:hAnsi="Times New Roman" w:cs="Times New Roman"/>
        </w:rPr>
        <w:t>Dunchurche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Witherley</w:t>
      </w:r>
      <w:proofErr w:type="spellEnd"/>
      <w:r>
        <w:rPr>
          <w:rFonts w:ascii="Times New Roman" w:hAnsi="Times New Roman" w:cs="Times New Roman"/>
        </w:rPr>
        <w:t>(q.v.) and Richard</w:t>
      </w:r>
    </w:p>
    <w:p w14:paraId="641769B0" w14:textId="77777777" w:rsidR="00FA47B5" w:rsidRDefault="00FA47B5" w:rsidP="00FA47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Bollesore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Witherley</w:t>
      </w:r>
      <w:proofErr w:type="spellEnd"/>
      <w:r>
        <w:rPr>
          <w:rFonts w:ascii="Times New Roman" w:hAnsi="Times New Roman" w:cs="Times New Roman"/>
        </w:rPr>
        <w:t>(q.v.).</w:t>
      </w:r>
    </w:p>
    <w:p w14:paraId="713E7C85" w14:textId="77777777" w:rsidR="00FA47B5" w:rsidRDefault="00FA47B5" w:rsidP="00FA47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053BF6A0" w14:textId="77777777" w:rsidR="00FA47B5" w:rsidRDefault="00FA47B5" w:rsidP="00FA47B5">
      <w:pPr>
        <w:rPr>
          <w:rFonts w:ascii="Times New Roman" w:hAnsi="Times New Roman" w:cs="Times New Roman"/>
        </w:rPr>
      </w:pPr>
    </w:p>
    <w:p w14:paraId="687118C9" w14:textId="77777777" w:rsidR="00FA47B5" w:rsidRDefault="00FA47B5" w:rsidP="00FA47B5">
      <w:pPr>
        <w:rPr>
          <w:rFonts w:ascii="Times New Roman" w:hAnsi="Times New Roman" w:cs="Times New Roman"/>
        </w:rPr>
      </w:pPr>
    </w:p>
    <w:p w14:paraId="55D0CDDB" w14:textId="77777777" w:rsidR="00FA47B5" w:rsidRDefault="00FA47B5" w:rsidP="00FA47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July 2019</w:t>
      </w:r>
    </w:p>
    <w:p w14:paraId="1C9ABE40" w14:textId="77777777" w:rsidR="006B2F86" w:rsidRPr="00E71FC3" w:rsidRDefault="00FA47B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9D962" w14:textId="77777777" w:rsidR="00FA47B5" w:rsidRDefault="00FA47B5" w:rsidP="00E71FC3">
      <w:r>
        <w:separator/>
      </w:r>
    </w:p>
  </w:endnote>
  <w:endnote w:type="continuationSeparator" w:id="0">
    <w:p w14:paraId="1EBA5A00" w14:textId="77777777" w:rsidR="00FA47B5" w:rsidRDefault="00FA47B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0E5F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816BEC" w14:textId="77777777" w:rsidR="00FA47B5" w:rsidRDefault="00FA47B5" w:rsidP="00E71FC3">
      <w:r>
        <w:separator/>
      </w:r>
    </w:p>
  </w:footnote>
  <w:footnote w:type="continuationSeparator" w:id="0">
    <w:p w14:paraId="5D94674C" w14:textId="77777777" w:rsidR="00FA47B5" w:rsidRDefault="00FA47B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7B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A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B0080"/>
  <w15:chartTrackingRefBased/>
  <w15:docId w15:val="{BD628B82-4A61-4BF4-A9B0-13610B494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7B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2019-08-10T19:46:00Z</dcterms:created>
  <dcterms:modified xsi:type="dcterms:W3CDTF">2019-08-10T19:46:00Z</dcterms:modified>
</cp:coreProperties>
</file>